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5146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PYKMERE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14:paraId="5E0DBAAD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FBF6D4B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0A60B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EDEFE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apprenticed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Pykmere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463D9ECC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4501E0DC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C2F36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C1BE8" w14:textId="77777777" w:rsidR="005C52EC" w:rsidRDefault="005C52EC" w:rsidP="005C52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2022</w:t>
      </w:r>
    </w:p>
    <w:p w14:paraId="2C4889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7FC8C" w14:textId="77777777" w:rsidR="005C52EC" w:rsidRDefault="005C52EC" w:rsidP="009139A6">
      <w:r>
        <w:separator/>
      </w:r>
    </w:p>
  </w:endnote>
  <w:endnote w:type="continuationSeparator" w:id="0">
    <w:p w14:paraId="24319438" w14:textId="77777777" w:rsidR="005C52EC" w:rsidRDefault="005C52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4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FB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7F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5CF2" w14:textId="77777777" w:rsidR="005C52EC" w:rsidRDefault="005C52EC" w:rsidP="009139A6">
      <w:r>
        <w:separator/>
      </w:r>
    </w:p>
  </w:footnote>
  <w:footnote w:type="continuationSeparator" w:id="0">
    <w:p w14:paraId="37A6AF76" w14:textId="77777777" w:rsidR="005C52EC" w:rsidRDefault="005C52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5E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91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C8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2EC"/>
    <w:rsid w:val="000666E0"/>
    <w:rsid w:val="002510B7"/>
    <w:rsid w:val="005C130B"/>
    <w:rsid w:val="005C52E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09EEA"/>
  <w15:chartTrackingRefBased/>
  <w15:docId w15:val="{E771DBC6-A848-4E0B-9B14-FA2F0B4B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2022-04-06T13:51:00Z</dcterms:created>
  <dcterms:modified xsi:type="dcterms:W3CDTF">2022-04-06T13:52:00Z</dcterms:modified>
</cp:coreProperties>
</file>